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15" w:rsidRPr="005B7857" w:rsidRDefault="0075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B7857">
        <w:rPr>
          <w:rFonts w:ascii="Times New Roman" w:hAnsi="Times New Roman"/>
          <w:color w:val="000000"/>
          <w:sz w:val="20"/>
          <w:szCs w:val="20"/>
        </w:rPr>
        <w:t>Сведения о доходах, расходах,</w:t>
      </w:r>
    </w:p>
    <w:p w:rsidR="00753915" w:rsidRPr="005B7857" w:rsidRDefault="0075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B7857">
        <w:rPr>
          <w:rFonts w:ascii="Times New Roman" w:hAnsi="Times New Roman"/>
          <w:color w:val="000000"/>
          <w:sz w:val="20"/>
          <w:szCs w:val="20"/>
        </w:rPr>
        <w:t>об имуществе и обязательствах имущественного характера</w:t>
      </w:r>
    </w:p>
    <w:p w:rsidR="00753915" w:rsidRPr="005B7857" w:rsidRDefault="00753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B7857">
        <w:rPr>
          <w:rFonts w:ascii="Times New Roman" w:hAnsi="Times New Roman"/>
          <w:color w:val="000000"/>
          <w:sz w:val="20"/>
          <w:szCs w:val="20"/>
        </w:rPr>
        <w:t xml:space="preserve">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5B7857">
          <w:rPr>
            <w:rFonts w:ascii="Times New Roman" w:hAnsi="Times New Roman"/>
            <w:color w:val="000000"/>
            <w:sz w:val="20"/>
            <w:szCs w:val="20"/>
          </w:rPr>
          <w:t>2010 г</w:t>
        </w:r>
      </w:smartTag>
      <w:r w:rsidRPr="005B7857">
        <w:rPr>
          <w:rFonts w:ascii="Times New Roman" w:hAnsi="Times New Roman"/>
          <w:color w:val="000000"/>
          <w:sz w:val="20"/>
          <w:szCs w:val="2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5B7857">
          <w:rPr>
            <w:rFonts w:ascii="Times New Roman" w:hAnsi="Times New Roman"/>
            <w:color w:val="000000"/>
            <w:sz w:val="20"/>
            <w:szCs w:val="20"/>
          </w:rPr>
          <w:t>2010 г</w:t>
        </w:r>
      </w:smartTag>
      <w:r w:rsidRPr="005B7857">
        <w:rPr>
          <w:rFonts w:ascii="Times New Roman" w:hAnsi="Times New Roman"/>
          <w:color w:val="000000"/>
          <w:sz w:val="20"/>
          <w:szCs w:val="20"/>
        </w:rPr>
        <w:t>.</w:t>
      </w:r>
    </w:p>
    <w:p w:rsidR="00753915" w:rsidRPr="005B7857" w:rsidRDefault="0075391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601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3"/>
        <w:gridCol w:w="1553"/>
        <w:gridCol w:w="1276"/>
        <w:gridCol w:w="1707"/>
        <w:gridCol w:w="1133"/>
        <w:gridCol w:w="18"/>
        <w:gridCol w:w="974"/>
        <w:gridCol w:w="1276"/>
        <w:gridCol w:w="1135"/>
        <w:gridCol w:w="1134"/>
        <w:gridCol w:w="992"/>
        <w:gridCol w:w="1134"/>
        <w:gridCol w:w="1276"/>
      </w:tblGrid>
      <w:tr w:rsidR="00753915" w:rsidRPr="00F765F2" w:rsidTr="003B230A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5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EC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EC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вид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Белова О.Г.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31,70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168372,14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31,70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31,70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Босомыкин А.В.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75445,93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Ваганова А.М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182885,91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ВасялеваВ.В.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182032,93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282602,43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71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71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71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ВешкинВ.В.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380267,75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119715,98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9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Володина Н.Н.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главный бухгалтер бухгалтерии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334877,84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Волкова Л.С.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375577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279614,44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6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ДевятаеваЕ.Н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191959,23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86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86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86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ЗеленоваА.И.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дом 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  <w:p w:rsidR="00753915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67,6 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476112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ЗеленоваМ.В.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дом </w:t>
            </w: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  <w:p w:rsidR="00753915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</w:t>
            </w: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65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ИшаевИ.И.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ДеоМатиз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225247,13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ндивидуальная</w:t>
            </w:r>
          </w:p>
          <w:p w:rsidR="00753915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48,5 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179228,28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4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4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64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ИшаеваН.Н.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48,5 </w:t>
            </w: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179228,28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ДеоМатиз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225247,13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02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Исаева Н.Н.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оперуполномоченный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179274,26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Нисан Тиида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321204,52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F45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Кабанов С.Г.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303920, 61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112914,60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Казанцев Н.В.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инженер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265683,96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КонушевИ.И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Киа спектра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287163,17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308082,70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37C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Костикова Е.Г.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психолог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31,8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245025,37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Кузнецова И.Н.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юрисконсульт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193521,20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Кучин А.В.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Хендай Элантра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278953,73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230632,58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Лаврухина Т.Н.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37,8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209955,06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37, 8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Мишин Д.С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33,7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МордакинС.В.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ВАЗ 21083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261938,66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305798,23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B13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Мельников С.В.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Шевроле ланос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246745,05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195558,62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D702AF">
            <w:pPr>
              <w:widowControl w:val="0"/>
              <w:tabs>
                <w:tab w:val="left" w:pos="9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Макеев  В.А.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Нисан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321523,83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113718,93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Маскаев Ю.Н.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250088,34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62671,67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НадежкинаС.И.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187740,23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Набатова Е.В.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½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54,7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263222,85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54,7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242962,07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½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54,7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НижегородцеваЕ.А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юрисконсульт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54,6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46,97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ДеоНексия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490532,96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46,97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46,97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НожкинаН.А.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41, 4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243930,00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rHeight w:val="52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Павлушкина И.И.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179908, 79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66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393824,59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ПанькинаЯ.С.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1/4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62,4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173531,38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64,2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251473,84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1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/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4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62,4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1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/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4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62,4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Панькин А.Н.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76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Шкодаактавия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239038,37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249937,74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СавцоваЕ.Г.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старший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½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255767,38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Сафаров  В.В.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30,6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77770,81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Самсонов  В.И.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инспектор отдела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ТайотаАллексКорола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268994,48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243231,56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Сидорова Н.В.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27,9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78467,64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СапсайН.Н.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инспектор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173914,30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E6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ТиштяпкинаН.В.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201563,46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2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Тремасов А.В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63781,21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63781,21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2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ТремасоваА.Н.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63781,21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Устименко Алексей Юрьевич     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инженер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251671,38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251671,38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2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Учуватов Н.В.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36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202905,84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36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124614,93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2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Федосеев Р.В.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262193,20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56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Чапаев Н.Н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265201,42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856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Шукшин В.В.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помощник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284298,00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2E6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154 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154 </w:t>
            </w:r>
          </w:p>
          <w:p w:rsidR="00753915" w:rsidRPr="00F765F2" w:rsidRDefault="00753915" w:rsidP="00200F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54136,00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3B230A">
            <w:pPr>
              <w:spacing w:line="240" w:lineRule="auto"/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154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Яковлев Дмитрий Иванович     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начальник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обще долевая ½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74,0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466827,03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bookmarkStart w:id="0" w:name="_GoBack"/>
            <w:bookmarkEnd w:id="0"/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бще долевая ½ часть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74,0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37125,58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74,0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3915" w:rsidRPr="00F765F2" w:rsidTr="003B230A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r w:rsidRPr="00F765F2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 w:rsidP="00A7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 xml:space="preserve">74,0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5F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15" w:rsidRPr="00F765F2" w:rsidRDefault="00753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53915" w:rsidRPr="00A74B49" w:rsidRDefault="00753915" w:rsidP="008E7F5A">
      <w:pPr>
        <w:ind w:left="-426"/>
        <w:rPr>
          <w:rFonts w:ascii="Times New Roman" w:hAnsi="Times New Roman"/>
          <w:sz w:val="20"/>
          <w:szCs w:val="20"/>
        </w:rPr>
      </w:pPr>
    </w:p>
    <w:sectPr w:rsidR="00753915" w:rsidRPr="00A74B49" w:rsidSect="008E7F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F5A"/>
    <w:rsid w:val="00016D9B"/>
    <w:rsid w:val="001E06AA"/>
    <w:rsid w:val="001F5143"/>
    <w:rsid w:val="00200F03"/>
    <w:rsid w:val="002279DF"/>
    <w:rsid w:val="0023513E"/>
    <w:rsid w:val="00265C97"/>
    <w:rsid w:val="002912F2"/>
    <w:rsid w:val="002E474F"/>
    <w:rsid w:val="002E6616"/>
    <w:rsid w:val="003B230A"/>
    <w:rsid w:val="004256B0"/>
    <w:rsid w:val="00435C0C"/>
    <w:rsid w:val="00467366"/>
    <w:rsid w:val="00476C98"/>
    <w:rsid w:val="00482AA5"/>
    <w:rsid w:val="004B77F4"/>
    <w:rsid w:val="004E54CB"/>
    <w:rsid w:val="005418F2"/>
    <w:rsid w:val="00571362"/>
    <w:rsid w:val="005B7857"/>
    <w:rsid w:val="005F7235"/>
    <w:rsid w:val="006141D7"/>
    <w:rsid w:val="006B059E"/>
    <w:rsid w:val="007016CA"/>
    <w:rsid w:val="00716EC7"/>
    <w:rsid w:val="00753915"/>
    <w:rsid w:val="00786202"/>
    <w:rsid w:val="007B2A4F"/>
    <w:rsid w:val="007E55F2"/>
    <w:rsid w:val="007F05CE"/>
    <w:rsid w:val="007F199F"/>
    <w:rsid w:val="00852591"/>
    <w:rsid w:val="00856284"/>
    <w:rsid w:val="00886706"/>
    <w:rsid w:val="008E23F8"/>
    <w:rsid w:val="008E7F5A"/>
    <w:rsid w:val="0095084D"/>
    <w:rsid w:val="009D0C37"/>
    <w:rsid w:val="00A04495"/>
    <w:rsid w:val="00A45859"/>
    <w:rsid w:val="00A45CA5"/>
    <w:rsid w:val="00A645BA"/>
    <w:rsid w:val="00A66C3D"/>
    <w:rsid w:val="00A675CD"/>
    <w:rsid w:val="00A74B49"/>
    <w:rsid w:val="00A95AC8"/>
    <w:rsid w:val="00A95DCD"/>
    <w:rsid w:val="00AE06A7"/>
    <w:rsid w:val="00AE65BE"/>
    <w:rsid w:val="00B0291E"/>
    <w:rsid w:val="00B132B4"/>
    <w:rsid w:val="00B46A87"/>
    <w:rsid w:val="00B63DC6"/>
    <w:rsid w:val="00B713D0"/>
    <w:rsid w:val="00C610F3"/>
    <w:rsid w:val="00C736A4"/>
    <w:rsid w:val="00C91016"/>
    <w:rsid w:val="00CC4973"/>
    <w:rsid w:val="00D37CD3"/>
    <w:rsid w:val="00D702AF"/>
    <w:rsid w:val="00D7147A"/>
    <w:rsid w:val="00DA57B0"/>
    <w:rsid w:val="00E419AE"/>
    <w:rsid w:val="00EC6513"/>
    <w:rsid w:val="00F45067"/>
    <w:rsid w:val="00F567CB"/>
    <w:rsid w:val="00F765F2"/>
    <w:rsid w:val="00F9041B"/>
    <w:rsid w:val="00FF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7</Pages>
  <Words>1234</Words>
  <Characters>7036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2014-04-08T08:44:00Z</dcterms:created>
  <dcterms:modified xsi:type="dcterms:W3CDTF">2014-04-23T10:39:00Z</dcterms:modified>
</cp:coreProperties>
</file>